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29268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KELSAL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E3791BF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Zachary, London. Chaplain.</w:t>
      </w:r>
    </w:p>
    <w:p w14:paraId="14DF30CB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</w:p>
    <w:p w14:paraId="515F9E82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</w:p>
    <w:p w14:paraId="5C50B4FF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left a book of hours. He also left 26s 8d to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Kelsale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F3C7753" w14:textId="77777777" w:rsidR="00A247DE" w:rsidRDefault="00A247DE" w:rsidP="00A247D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p.210 n.65)</w:t>
      </w:r>
    </w:p>
    <w:p w14:paraId="6DBA7913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</w:p>
    <w:p w14:paraId="25C3CA83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</w:p>
    <w:p w14:paraId="633CB9C3" w14:textId="77777777" w:rsidR="00A247DE" w:rsidRDefault="00A247DE" w:rsidP="00A24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2021</w:t>
      </w:r>
    </w:p>
    <w:p w14:paraId="228935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9818" w14:textId="77777777" w:rsidR="00A247DE" w:rsidRDefault="00A247DE" w:rsidP="009139A6">
      <w:r>
        <w:separator/>
      </w:r>
    </w:p>
  </w:endnote>
  <w:endnote w:type="continuationSeparator" w:id="0">
    <w:p w14:paraId="5A77B2F4" w14:textId="77777777" w:rsidR="00A247DE" w:rsidRDefault="00A247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0D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58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81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7140" w14:textId="77777777" w:rsidR="00A247DE" w:rsidRDefault="00A247DE" w:rsidP="009139A6">
      <w:r>
        <w:separator/>
      </w:r>
    </w:p>
  </w:footnote>
  <w:footnote w:type="continuationSeparator" w:id="0">
    <w:p w14:paraId="249D92B6" w14:textId="77777777" w:rsidR="00A247DE" w:rsidRDefault="00A247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69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82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D0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7DE"/>
    <w:rsid w:val="000666E0"/>
    <w:rsid w:val="002510B7"/>
    <w:rsid w:val="005C130B"/>
    <w:rsid w:val="00826F5C"/>
    <w:rsid w:val="009139A6"/>
    <w:rsid w:val="009448BB"/>
    <w:rsid w:val="00A247D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FBDFE"/>
  <w15:chartTrackingRefBased/>
  <w15:docId w15:val="{8DBE63BD-E35E-4D14-9C44-61A1D114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7D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2021-10-24T21:04:00Z</dcterms:created>
  <dcterms:modified xsi:type="dcterms:W3CDTF">2021-10-24T21:05:00Z</dcterms:modified>
</cp:coreProperties>
</file>